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B993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76FB993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9934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9935" w14:textId="77777777" w:rsidR="00C44B8B" w:rsidRPr="00E22EDD" w:rsidRDefault="00A82351" w:rsidP="00BC0C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202A_15</w:t>
            </w:r>
            <w:r w:rsidR="00BC0C15">
              <w:rPr>
                <w:b/>
                <w:sz w:val="26"/>
                <w:szCs w:val="26"/>
              </w:rPr>
              <w:t>2</w:t>
            </w:r>
          </w:p>
        </w:tc>
      </w:tr>
      <w:tr w:rsidR="00A67559" w:rsidRPr="00AD3C21" w14:paraId="76FB9939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937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938" w14:textId="77777777" w:rsidR="006D1BBC" w:rsidRPr="006D1BBC" w:rsidRDefault="00A82351" w:rsidP="006D1B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351">
              <w:rPr>
                <w:b/>
                <w:sz w:val="26"/>
                <w:szCs w:val="26"/>
                <w:lang w:val="en-US"/>
              </w:rPr>
              <w:t>22936</w:t>
            </w:r>
            <w:r w:rsidR="006D1BBC">
              <w:rPr>
                <w:b/>
                <w:sz w:val="26"/>
                <w:szCs w:val="26"/>
              </w:rPr>
              <w:t>81</w:t>
            </w:r>
          </w:p>
        </w:tc>
      </w:tr>
    </w:tbl>
    <w:p w14:paraId="76FB993A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76FB993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6FB993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6FB993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6FB993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6FB993F" w14:textId="77777777" w:rsidR="00C44B8B" w:rsidRPr="00CB6078" w:rsidRDefault="00C44B8B" w:rsidP="00C44B8B"/>
    <w:p w14:paraId="76FB9940" w14:textId="77777777" w:rsidR="00C44B8B" w:rsidRPr="00CB6078" w:rsidRDefault="00C44B8B" w:rsidP="00C44B8B"/>
    <w:p w14:paraId="76FB9941" w14:textId="77777777" w:rsidR="00C44B8B" w:rsidRPr="00CB6078" w:rsidRDefault="00C44B8B" w:rsidP="00C44B8B"/>
    <w:p w14:paraId="76FB994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6FB9943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76FB9944" w14:textId="77777777" w:rsidR="00612811" w:rsidRPr="00BC0C15" w:rsidRDefault="00F00CFA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270492">
        <w:rPr>
          <w:b/>
          <w:sz w:val="24"/>
          <w:szCs w:val="24"/>
        </w:rPr>
        <w:t>Протектор ПЗС-16</w:t>
      </w:r>
      <w:r w:rsidR="00EA14E2" w:rsidRPr="003712AD">
        <w:rPr>
          <w:b/>
          <w:sz w:val="24"/>
          <w:szCs w:val="24"/>
        </w:rPr>
        <w:t>,8</w:t>
      </w:r>
      <w:r w:rsidR="005D6158">
        <w:rPr>
          <w:b/>
          <w:sz w:val="24"/>
          <w:szCs w:val="24"/>
        </w:rPr>
        <w:t>-1</w:t>
      </w:r>
      <w:r w:rsidR="00EA14E2" w:rsidRPr="003712A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  <w:r w:rsidR="00BC0C15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C0C15">
        <w:rPr>
          <w:b/>
          <w:sz w:val="26"/>
          <w:szCs w:val="26"/>
        </w:rPr>
        <w:t xml:space="preserve"> </w:t>
      </w:r>
      <w:r w:rsidR="00AA670B" w:rsidRPr="00BC0C15">
        <w:rPr>
          <w:b/>
          <w:sz w:val="26"/>
          <w:szCs w:val="26"/>
          <w:u w:val="single"/>
        </w:rPr>
        <w:t>202</w:t>
      </w:r>
      <w:r w:rsidR="00AA670B" w:rsidRPr="00BC0C15">
        <w:rPr>
          <w:b/>
          <w:sz w:val="26"/>
          <w:szCs w:val="26"/>
          <w:u w:val="single"/>
          <w:lang w:val="en-US"/>
        </w:rPr>
        <w:t>A</w:t>
      </w:r>
    </w:p>
    <w:p w14:paraId="76FB994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6FB994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FB9947" w14:textId="77777777" w:rsidR="004F4E9E" w:rsidRPr="003712A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76FB994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FB9949" w14:textId="77777777" w:rsidR="003712AD" w:rsidRDefault="003712AD" w:rsidP="00C3380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6FB9996" wp14:editId="76FB9997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B994A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270492" w:rsidRPr="00270492" w14:paraId="76FB9950" w14:textId="77777777" w:rsidTr="00270492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4B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4C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4D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4E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4F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Масса, кг</w:t>
            </w:r>
          </w:p>
        </w:tc>
      </w:tr>
      <w:tr w:rsidR="00270492" w:rsidRPr="00270492" w14:paraId="76FB9957" w14:textId="77777777" w:rsidTr="00270492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B9951" w14:textId="77777777" w:rsidR="00270492" w:rsidRPr="00270492" w:rsidRDefault="00270492" w:rsidP="00270492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2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3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70492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B9954" w14:textId="77777777" w:rsidR="00270492" w:rsidRPr="00270492" w:rsidRDefault="00270492" w:rsidP="00270492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B9955" w14:textId="77777777" w:rsidR="00270492" w:rsidRPr="00270492" w:rsidRDefault="00270492" w:rsidP="00270492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B9956" w14:textId="77777777" w:rsidR="00270492" w:rsidRPr="00270492" w:rsidRDefault="00270492" w:rsidP="00270492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270492" w:rsidRPr="00270492" w14:paraId="76FB9961" w14:textId="77777777" w:rsidTr="0027049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8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ПЗС-16,8-13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9" w14:textId="77777777" w:rsidR="00B43F08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 xml:space="preserve">150/19 </w:t>
            </w:r>
          </w:p>
          <w:p w14:paraId="76FB995A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150/24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B" w14:textId="77777777" w:rsidR="00B43F08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 xml:space="preserve">16,8 </w:t>
            </w:r>
          </w:p>
          <w:p w14:paraId="76FB995C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D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5E" w14:textId="77777777" w:rsidR="00B43F08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 xml:space="preserve">23,08 </w:t>
            </w:r>
          </w:p>
          <w:p w14:paraId="76FB995F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23,38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B9960" w14:textId="77777777" w:rsidR="00270492" w:rsidRPr="00270492" w:rsidRDefault="00270492" w:rsidP="0027049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70492">
              <w:rPr>
                <w:sz w:val="22"/>
                <w:szCs w:val="22"/>
              </w:rPr>
              <w:t>0,35</w:t>
            </w:r>
          </w:p>
        </w:tc>
      </w:tr>
    </w:tbl>
    <w:p w14:paraId="76FB9962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FB996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76FB996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76FB9965" w14:textId="77777777" w:rsidR="002977F8" w:rsidRPr="00A24900" w:rsidRDefault="002977F8" w:rsidP="002977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76FB996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FB996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FB996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FB996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FB996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6FB996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6FB996C" w14:textId="218E5DB3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A244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76FB996D" w14:textId="540ECC2F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84319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FB996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76FB996F" w14:textId="77777777" w:rsidR="00DE0C6D" w:rsidRPr="00F64720" w:rsidRDefault="00843900" w:rsidP="002977F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76FB9970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76FB9971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ПЗС».</w:t>
      </w:r>
    </w:p>
    <w:p w14:paraId="76FB997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76FB997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76FB997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6FB997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76FB997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6FB997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6FB997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76FB997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lastRenderedPageBreak/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76FB997A" w14:textId="30BCD6BA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C46C9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76FB997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FB997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76FB997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43F0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6FB997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FB997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76FB998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76FB998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FB998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6FB998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76FB998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76FB998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FB998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76FB998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76FB998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76FB998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FB998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76FB998B" w14:textId="77777777" w:rsidR="009C1A30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FB998C" w14:textId="77777777" w:rsidR="00B43F08" w:rsidRPr="00CB6078" w:rsidRDefault="00B43F08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FB998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FB998E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FB998F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FB9990" w14:textId="77777777" w:rsidR="00562D55" w:rsidRPr="00CB6078" w:rsidRDefault="00562D55" w:rsidP="00451C4D">
      <w:pPr>
        <w:rPr>
          <w:sz w:val="26"/>
          <w:szCs w:val="26"/>
        </w:rPr>
      </w:pPr>
    </w:p>
    <w:p w14:paraId="76FB9991" w14:textId="77777777" w:rsidR="001D6900" w:rsidRPr="00CB6078" w:rsidRDefault="001D6900" w:rsidP="00451C4D">
      <w:pPr>
        <w:rPr>
          <w:sz w:val="26"/>
          <w:szCs w:val="26"/>
        </w:rPr>
      </w:pPr>
    </w:p>
    <w:p w14:paraId="76FB9992" w14:textId="77777777" w:rsidR="004A2665" w:rsidRPr="00CB6078" w:rsidRDefault="004A2665" w:rsidP="00451C4D">
      <w:pPr>
        <w:rPr>
          <w:sz w:val="26"/>
          <w:szCs w:val="26"/>
        </w:rPr>
      </w:pPr>
    </w:p>
    <w:p w14:paraId="76FB999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FB999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76FB999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B999A" w14:textId="77777777" w:rsidR="00865BA2" w:rsidRDefault="00865BA2">
      <w:r>
        <w:separator/>
      </w:r>
    </w:p>
  </w:endnote>
  <w:endnote w:type="continuationSeparator" w:id="0">
    <w:p w14:paraId="76FB999B" w14:textId="77777777" w:rsidR="00865BA2" w:rsidRDefault="0086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B9998" w14:textId="77777777" w:rsidR="00865BA2" w:rsidRDefault="00865BA2">
      <w:r>
        <w:separator/>
      </w:r>
    </w:p>
  </w:footnote>
  <w:footnote w:type="continuationSeparator" w:id="0">
    <w:p w14:paraId="76FB9999" w14:textId="77777777" w:rsidR="00865BA2" w:rsidRDefault="00865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B999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6FB9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492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7F8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6C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1C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A59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3F31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C7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158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1BBC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C00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73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5BA2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440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F08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19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C15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2A6"/>
    <w:rsid w:val="00C30D0D"/>
    <w:rsid w:val="00C3380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CFA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2CA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B9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BEB1-51A4-4140-9C51-04690E68DB19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5CA07-EB60-4AF4-A8B4-9CBE9269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1207</Words>
  <Characters>6880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2015-10-09T08:09:00Z</dcterms:created>
  <dcterms:modified xsi:type="dcterms:W3CDTF">2015-10-09T08:09:00Z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